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de MASSHAM</w:t>
      </w:r>
      <w:r>
        <w:rPr>
          <w:rFonts w:ascii="Times New Roman" w:hAnsi="Times New Roman" w:cs="Times New Roman"/>
          <w:sz w:val="24"/>
          <w:szCs w:val="24"/>
        </w:rPr>
        <w:t xml:space="preserve">      (fl.1414)</w:t>
      </w: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Robert(q.v.).</w:t>
      </w: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5933BD">
          <w:rPr>
            <w:rStyle w:val="Hyperlink"/>
            <w:rFonts w:ascii="Times New Roman" w:hAnsi="Times New Roman" w:cs="Times New Roman"/>
            <w:sz w:val="24"/>
            <w:szCs w:val="24"/>
          </w:rPr>
          <w:t>www.durhamrecordoffice.org.uk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ref.D/St/D5/1/14)</w:t>
      </w: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Apr.1414</w:t>
      </w:r>
      <w:r>
        <w:rPr>
          <w:rFonts w:ascii="Times New Roman" w:hAnsi="Times New Roman" w:cs="Times New Roman"/>
          <w:sz w:val="24"/>
          <w:szCs w:val="24"/>
        </w:rPr>
        <w:tab/>
        <w:t>William Tart, Rector of Whickham, County Durham(q.v.), enfeoffed them</w:t>
      </w: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manor of Gybsette with water and fulling mills.  (ibid.)</w:t>
      </w: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FBF" w:rsidRDefault="00416FBF" w:rsidP="0041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FBF" w:rsidRDefault="00416FBF" w:rsidP="00564E3C">
      <w:pPr>
        <w:spacing w:after="0" w:line="240" w:lineRule="auto"/>
      </w:pPr>
      <w:r>
        <w:separator/>
      </w:r>
    </w:p>
  </w:endnote>
  <w:endnote w:type="continuationSeparator" w:id="0">
    <w:p w:rsidR="00416FBF" w:rsidRDefault="00416FB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6FBF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FBF" w:rsidRDefault="00416FBF" w:rsidP="00564E3C">
      <w:pPr>
        <w:spacing w:after="0" w:line="240" w:lineRule="auto"/>
      </w:pPr>
      <w:r>
        <w:separator/>
      </w:r>
    </w:p>
  </w:footnote>
  <w:footnote w:type="continuationSeparator" w:id="0">
    <w:p w:rsidR="00416FBF" w:rsidRDefault="00416FB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FBF"/>
    <w:rsid w:val="00372DC6"/>
    <w:rsid w:val="00416FBF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F7D58C-56A0-4105-9297-2B3AD5CC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16F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urhamrecordoffice.org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2015-10-29T18:19:00Z</dcterms:created>
  <dcterms:modified xsi:type="dcterms:W3CDTF">2015-10-29T18:20:00Z</dcterms:modified>
</cp:coreProperties>
</file>